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7" w:type="dxa"/>
        <w:tblInd w:w="-106" w:type="dxa"/>
        <w:tblLayout w:type="fixed"/>
        <w:tblLook w:val="00A0"/>
      </w:tblPr>
      <w:tblGrid>
        <w:gridCol w:w="5551"/>
        <w:gridCol w:w="1863"/>
        <w:gridCol w:w="2723"/>
      </w:tblGrid>
      <w:tr w:rsidR="00347AA3" w:rsidRPr="002137C5" w:rsidTr="003346C3">
        <w:trPr>
          <w:trHeight w:val="255"/>
        </w:trPr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7AA3" w:rsidRPr="002137C5" w:rsidRDefault="00347AA3" w:rsidP="004A7941">
            <w:pPr>
              <w:spacing w:after="0" w:line="240" w:lineRule="auto"/>
              <w:rPr>
                <w:rFonts w:ascii="Arial" w:hAnsi="Arial" w:cs="Arial"/>
                <w:sz w:val="32"/>
                <w:szCs w:val="32"/>
                <w:lang w:eastAsia="ru-RU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7AA3" w:rsidRPr="002137C5" w:rsidRDefault="00347AA3" w:rsidP="004A7941">
            <w:pPr>
              <w:spacing w:after="0" w:line="240" w:lineRule="auto"/>
              <w:rPr>
                <w:rFonts w:ascii="Arial" w:hAnsi="Arial" w:cs="Arial"/>
                <w:sz w:val="32"/>
                <w:szCs w:val="32"/>
                <w:lang w:eastAsia="ru-RU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7AA3" w:rsidRPr="002137C5" w:rsidRDefault="00347AA3" w:rsidP="004A7941">
            <w:pPr>
              <w:spacing w:after="0" w:line="240" w:lineRule="auto"/>
              <w:rPr>
                <w:rFonts w:ascii="Arial" w:hAnsi="Arial" w:cs="Arial"/>
                <w:sz w:val="32"/>
                <w:szCs w:val="32"/>
                <w:lang w:eastAsia="ru-RU"/>
              </w:rPr>
            </w:pPr>
          </w:p>
        </w:tc>
      </w:tr>
      <w:tr w:rsidR="00347AA3" w:rsidRPr="002137C5" w:rsidTr="003346C3">
        <w:trPr>
          <w:trHeight w:val="315"/>
        </w:trPr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7AA3" w:rsidRPr="002137C5" w:rsidRDefault="00347AA3" w:rsidP="004A7941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47AA3" w:rsidRPr="002137C5" w:rsidRDefault="00347AA3" w:rsidP="00737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47AA3" w:rsidRPr="009506F7" w:rsidRDefault="00347AA3" w:rsidP="00737A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06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Приложение 2 </w:t>
            </w:r>
          </w:p>
          <w:p w:rsidR="00347AA3" w:rsidRPr="009506F7" w:rsidRDefault="00347AA3" w:rsidP="00737A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 проекту решения </w:t>
            </w:r>
            <w:r w:rsidRPr="009506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Почтовского сельского совета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Бахчисарайского района Республики Крым</w:t>
            </w:r>
            <w:r w:rsidRPr="009506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от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№             «О бюджете Почтовского сельского поселения Бахчисарайского района Республики Крым на 2017год»</w:t>
            </w:r>
          </w:p>
        </w:tc>
      </w:tr>
      <w:tr w:rsidR="00347AA3" w:rsidRPr="002137C5" w:rsidTr="003346C3">
        <w:trPr>
          <w:trHeight w:val="255"/>
        </w:trPr>
        <w:tc>
          <w:tcPr>
            <w:tcW w:w="5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7AA3" w:rsidRPr="002137C5" w:rsidRDefault="00347AA3" w:rsidP="004A7941">
            <w:pPr>
              <w:spacing w:after="0" w:line="240" w:lineRule="auto"/>
              <w:rPr>
                <w:rFonts w:ascii="Arial" w:hAnsi="Arial" w:cs="Arial"/>
                <w:sz w:val="32"/>
                <w:szCs w:val="32"/>
                <w:lang w:eastAsia="ru-RU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7AA3" w:rsidRPr="002137C5" w:rsidRDefault="00347AA3" w:rsidP="004A7941">
            <w:pPr>
              <w:spacing w:after="0" w:line="240" w:lineRule="auto"/>
              <w:rPr>
                <w:rFonts w:ascii="Arial" w:hAnsi="Arial" w:cs="Arial"/>
                <w:sz w:val="32"/>
                <w:szCs w:val="32"/>
                <w:lang w:eastAsia="ru-RU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47AA3" w:rsidRPr="002137C5" w:rsidRDefault="00347AA3" w:rsidP="004A7941">
            <w:pPr>
              <w:spacing w:after="0" w:line="240" w:lineRule="auto"/>
              <w:rPr>
                <w:rFonts w:ascii="Arial" w:hAnsi="Arial" w:cs="Arial"/>
                <w:sz w:val="32"/>
                <w:szCs w:val="32"/>
                <w:lang w:eastAsia="ru-RU"/>
              </w:rPr>
            </w:pPr>
          </w:p>
        </w:tc>
      </w:tr>
      <w:tr w:rsidR="00347AA3" w:rsidRPr="00B53674" w:rsidTr="003346C3">
        <w:trPr>
          <w:trHeight w:val="368"/>
        </w:trPr>
        <w:tc>
          <w:tcPr>
            <w:tcW w:w="1013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AA3" w:rsidRDefault="00347AA3" w:rsidP="004642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646C">
              <w:rPr>
                <w:rFonts w:ascii="Times New Roman" w:hAnsi="Times New Roman" w:cs="Times New Roman"/>
                <w:bCs/>
              </w:rPr>
              <w:t>Нормативы</w:t>
            </w:r>
          </w:p>
          <w:p w:rsidR="00347AA3" w:rsidRPr="0036646C" w:rsidRDefault="00347AA3" w:rsidP="008127F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36646C">
              <w:rPr>
                <w:rFonts w:ascii="Times New Roman" w:hAnsi="Times New Roman" w:cs="Times New Roman"/>
                <w:bCs/>
              </w:rPr>
              <w:t xml:space="preserve"> распределения доходов (нормативы , которые не установлены бюджетным законодательством Российской Федерации) между  бюджетом Бахчисарайского района Республики Крым и бюджетом Почтовского сельского поселения Бахчисарайского района Республики Крым  на 2017 год</w:t>
            </w:r>
          </w:p>
          <w:p w:rsidR="00347AA3" w:rsidRPr="0036646C" w:rsidRDefault="00347AA3" w:rsidP="008127FA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36646C">
              <w:rPr>
                <w:rFonts w:ascii="Times New Roman" w:hAnsi="Times New Roman" w:cs="Times New Roman"/>
                <w:bCs/>
                <w:sz w:val="18"/>
                <w:szCs w:val="18"/>
              </w:rPr>
              <w:t>( в процентах</w:t>
            </w:r>
            <w:r w:rsidRPr="0036646C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347AA3" w:rsidRPr="00B53674" w:rsidTr="003346C3">
        <w:trPr>
          <w:trHeight w:val="368"/>
        </w:trPr>
        <w:tc>
          <w:tcPr>
            <w:tcW w:w="1013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AA3" w:rsidRPr="00B53674" w:rsidRDefault="00347AA3" w:rsidP="004A79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47AA3" w:rsidRPr="00B53674" w:rsidTr="003346C3">
        <w:trPr>
          <w:trHeight w:val="870"/>
        </w:trPr>
        <w:tc>
          <w:tcPr>
            <w:tcW w:w="1013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AA3" w:rsidRPr="00B53674" w:rsidRDefault="00347AA3" w:rsidP="004A79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47AA3" w:rsidRPr="00B53674" w:rsidTr="003346C3">
        <w:trPr>
          <w:trHeight w:val="771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47AA3" w:rsidRPr="00B53674" w:rsidRDefault="00347AA3" w:rsidP="004A79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4586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vAlign w:val="center"/>
          </w:tcPr>
          <w:p w:rsidR="00347AA3" w:rsidRPr="00B53674" w:rsidRDefault="00347AA3" w:rsidP="003346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сельского поселения</w:t>
            </w:r>
            <w:r w:rsidRPr="00B5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7AA3" w:rsidRPr="00B53674" w:rsidTr="003346C3">
        <w:trPr>
          <w:trHeight w:val="254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47AA3" w:rsidRPr="00B53674" w:rsidRDefault="00347AA3" w:rsidP="0081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47AA3" w:rsidRPr="00B53674" w:rsidRDefault="00347AA3" w:rsidP="00812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47AA3" w:rsidRPr="00B53674" w:rsidTr="003346C3">
        <w:trPr>
          <w:trHeight w:val="416"/>
        </w:trPr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47AA3" w:rsidRPr="003346C3" w:rsidRDefault="00347AA3" w:rsidP="004A79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6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</w:tr>
      <w:tr w:rsidR="00347AA3" w:rsidRPr="00B53674" w:rsidTr="003346C3">
        <w:trPr>
          <w:trHeight w:val="630"/>
        </w:trPr>
        <w:tc>
          <w:tcPr>
            <w:tcW w:w="5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AA3" w:rsidRPr="003346C3" w:rsidRDefault="00347AA3" w:rsidP="000E09E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346C3">
              <w:rPr>
                <w:rFonts w:ascii="Times New Roman" w:hAnsi="Times New Roman" w:cs="Times New Roman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4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A3" w:rsidRPr="00B53674" w:rsidRDefault="00347AA3" w:rsidP="004A79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7AA3" w:rsidRPr="00B53674" w:rsidTr="003346C3">
        <w:trPr>
          <w:trHeight w:val="761"/>
        </w:trPr>
        <w:tc>
          <w:tcPr>
            <w:tcW w:w="5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AA3" w:rsidRPr="003346C3" w:rsidRDefault="00347AA3" w:rsidP="000E09E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346C3">
              <w:rPr>
                <w:rFonts w:ascii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4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A3" w:rsidRPr="00B53674" w:rsidRDefault="00347AA3" w:rsidP="004A79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7AA3" w:rsidRPr="00B53674" w:rsidTr="003346C3">
        <w:trPr>
          <w:trHeight w:val="630"/>
        </w:trPr>
        <w:tc>
          <w:tcPr>
            <w:tcW w:w="5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AA3" w:rsidRPr="003346C3" w:rsidRDefault="00347AA3" w:rsidP="000E09E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346C3">
              <w:rPr>
                <w:rFonts w:ascii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4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A3" w:rsidRPr="00B53674" w:rsidRDefault="00347AA3" w:rsidP="004A79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7AA3" w:rsidRPr="00B53674" w:rsidTr="003346C3">
        <w:trPr>
          <w:trHeight w:val="584"/>
        </w:trPr>
        <w:tc>
          <w:tcPr>
            <w:tcW w:w="101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AA3" w:rsidRPr="003346C3" w:rsidRDefault="00347AA3" w:rsidP="004A79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46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административных платежей и сборов</w:t>
            </w:r>
          </w:p>
        </w:tc>
      </w:tr>
      <w:tr w:rsidR="00347AA3" w:rsidRPr="00B53674" w:rsidTr="003346C3">
        <w:trPr>
          <w:trHeight w:val="945"/>
        </w:trPr>
        <w:tc>
          <w:tcPr>
            <w:tcW w:w="5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AA3" w:rsidRPr="003346C3" w:rsidRDefault="00347AA3" w:rsidP="000E09E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346C3">
              <w:rPr>
                <w:rFonts w:ascii="Times New Roman" w:hAnsi="Times New Roman" w:cs="Times New Roman"/>
                <w:lang w:eastAsia="ru-RU"/>
              </w:rPr>
              <w:t>Платежи, взимаемые органами местного самоуправления (организациями) поселений, за выполнение определенных функций</w:t>
            </w:r>
          </w:p>
        </w:tc>
        <w:tc>
          <w:tcPr>
            <w:tcW w:w="4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A3" w:rsidRPr="00B53674" w:rsidRDefault="00347AA3" w:rsidP="004A79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7AA3" w:rsidRPr="00B53674" w:rsidTr="003346C3">
        <w:trPr>
          <w:trHeight w:val="1740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A3" w:rsidRPr="003346C3" w:rsidRDefault="00347AA3" w:rsidP="00A328AF">
            <w:pPr>
              <w:rPr>
                <w:rFonts w:ascii="Times New Roman" w:hAnsi="Times New Roman" w:cs="Times New Roman"/>
              </w:rPr>
            </w:pPr>
            <w:r w:rsidRPr="003346C3">
              <w:rPr>
                <w:rFonts w:ascii="Times New Roman" w:hAnsi="Times New Roman" w:cs="Times New Roman"/>
                <w:shd w:val="clear" w:color="auto" w:fill="FFFFF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A3" w:rsidRPr="00B53674" w:rsidRDefault="00347AA3" w:rsidP="004A79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7AA3" w:rsidRPr="00B53674" w:rsidTr="003346C3">
        <w:trPr>
          <w:trHeight w:val="1485"/>
        </w:trPr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A3" w:rsidRPr="003346C3" w:rsidRDefault="00347AA3" w:rsidP="00901C42">
            <w:pPr>
              <w:rPr>
                <w:rFonts w:ascii="Times New Roman" w:hAnsi="Times New Roman" w:cs="Times New Roman"/>
                <w:bCs/>
              </w:rPr>
            </w:pPr>
            <w:r w:rsidRPr="003346C3">
              <w:rPr>
                <w:rFonts w:ascii="Times New Roman" w:hAnsi="Times New Roman" w:cs="Times New Roman"/>
                <w:bCs/>
              </w:rPr>
              <w:t>Доходы от сдачи в аренду имущества ,находящегося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A3" w:rsidRPr="00B53674" w:rsidRDefault="00347AA3" w:rsidP="004A79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7AA3" w:rsidRPr="00B53674" w:rsidTr="003346C3">
        <w:trPr>
          <w:trHeight w:val="449"/>
        </w:trPr>
        <w:tc>
          <w:tcPr>
            <w:tcW w:w="101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AA3" w:rsidRPr="003346C3" w:rsidRDefault="00347AA3" w:rsidP="004A79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46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</w:t>
            </w:r>
          </w:p>
        </w:tc>
      </w:tr>
      <w:tr w:rsidR="00347AA3" w:rsidRPr="00B53674" w:rsidTr="003346C3">
        <w:trPr>
          <w:trHeight w:val="630"/>
        </w:trPr>
        <w:tc>
          <w:tcPr>
            <w:tcW w:w="5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AA3" w:rsidRPr="003346C3" w:rsidRDefault="00347AA3" w:rsidP="000E09E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346C3">
              <w:rPr>
                <w:rFonts w:ascii="Times New Roman" w:hAnsi="Times New Roman" w:cs="Times New Roman"/>
                <w:lang w:eastAsia="ru-RU"/>
              </w:rPr>
              <w:t>Доходы от размещения временно свободных средств бюджетов поселений</w:t>
            </w:r>
          </w:p>
        </w:tc>
        <w:tc>
          <w:tcPr>
            <w:tcW w:w="4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A3" w:rsidRPr="00B53674" w:rsidRDefault="00347AA3" w:rsidP="004A79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7AA3" w:rsidRPr="00B53674" w:rsidTr="003346C3">
        <w:trPr>
          <w:trHeight w:val="439"/>
        </w:trPr>
        <w:tc>
          <w:tcPr>
            <w:tcW w:w="101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AA3" w:rsidRPr="003346C3" w:rsidRDefault="00347AA3" w:rsidP="004A79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46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</w:tr>
      <w:tr w:rsidR="00347AA3" w:rsidRPr="00B53674" w:rsidTr="003346C3">
        <w:trPr>
          <w:trHeight w:val="630"/>
        </w:trPr>
        <w:tc>
          <w:tcPr>
            <w:tcW w:w="5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AA3" w:rsidRPr="003346C3" w:rsidRDefault="00347AA3" w:rsidP="000E09E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346C3">
              <w:rPr>
                <w:rFonts w:ascii="Times New Roman" w:hAnsi="Times New Roman" w:cs="Times New Roman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4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A3" w:rsidRPr="00B53674" w:rsidRDefault="00347AA3" w:rsidP="004A79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7AA3" w:rsidRPr="00B53674" w:rsidTr="003346C3">
        <w:trPr>
          <w:trHeight w:val="321"/>
        </w:trPr>
        <w:tc>
          <w:tcPr>
            <w:tcW w:w="5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AA3" w:rsidRPr="003346C3" w:rsidRDefault="00347AA3" w:rsidP="000E09E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346C3">
              <w:rPr>
                <w:rFonts w:ascii="Times New Roman" w:hAnsi="Times New Roman" w:cs="Times New Roman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4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A3" w:rsidRPr="00B53674" w:rsidRDefault="00347AA3" w:rsidP="00461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7AA3" w:rsidRPr="00B53674" w:rsidTr="003346C3">
        <w:trPr>
          <w:trHeight w:val="630"/>
        </w:trPr>
        <w:tc>
          <w:tcPr>
            <w:tcW w:w="5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AA3" w:rsidRPr="003346C3" w:rsidRDefault="00347AA3" w:rsidP="000E09E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346C3">
              <w:rPr>
                <w:rFonts w:ascii="Times New Roman" w:hAnsi="Times New Roman" w:cs="Times New Roman"/>
                <w:lang w:eastAsia="ru-RU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4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A3" w:rsidRPr="00B53674" w:rsidRDefault="00347AA3" w:rsidP="00461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6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47AA3" w:rsidRPr="00B53674" w:rsidRDefault="00347AA3" w:rsidP="003346C3">
      <w:pPr>
        <w:rPr>
          <w:sz w:val="24"/>
          <w:szCs w:val="24"/>
        </w:rPr>
      </w:pPr>
    </w:p>
    <w:sectPr w:rsidR="00347AA3" w:rsidRPr="00B53674" w:rsidSect="003346C3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A1CE3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6B660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55C27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2CF9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48A66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37C5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5CA19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284B5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300E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E8E20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7941"/>
    <w:rsid w:val="000051BE"/>
    <w:rsid w:val="00010A1B"/>
    <w:rsid w:val="000274CA"/>
    <w:rsid w:val="00053239"/>
    <w:rsid w:val="00055074"/>
    <w:rsid w:val="00077448"/>
    <w:rsid w:val="000853A4"/>
    <w:rsid w:val="000A3BDE"/>
    <w:rsid w:val="000C3B20"/>
    <w:rsid w:val="000E09E8"/>
    <w:rsid w:val="000E387B"/>
    <w:rsid w:val="000F1BB8"/>
    <w:rsid w:val="00106384"/>
    <w:rsid w:val="00114A7F"/>
    <w:rsid w:val="00123B52"/>
    <w:rsid w:val="00196318"/>
    <w:rsid w:val="001F5771"/>
    <w:rsid w:val="002137C5"/>
    <w:rsid w:val="00233B3D"/>
    <w:rsid w:val="00272F10"/>
    <w:rsid w:val="00273CE0"/>
    <w:rsid w:val="00294E7C"/>
    <w:rsid w:val="002F1653"/>
    <w:rsid w:val="002F5944"/>
    <w:rsid w:val="003346C3"/>
    <w:rsid w:val="00347AA3"/>
    <w:rsid w:val="0036646C"/>
    <w:rsid w:val="00373431"/>
    <w:rsid w:val="00380125"/>
    <w:rsid w:val="003A7429"/>
    <w:rsid w:val="004239D9"/>
    <w:rsid w:val="00461A23"/>
    <w:rsid w:val="0046420A"/>
    <w:rsid w:val="0047246E"/>
    <w:rsid w:val="00480649"/>
    <w:rsid w:val="004A7941"/>
    <w:rsid w:val="004B7B54"/>
    <w:rsid w:val="004C1D4D"/>
    <w:rsid w:val="004C667B"/>
    <w:rsid w:val="004D6259"/>
    <w:rsid w:val="00521AD1"/>
    <w:rsid w:val="00540F86"/>
    <w:rsid w:val="005C465D"/>
    <w:rsid w:val="005F0CE5"/>
    <w:rsid w:val="005F667E"/>
    <w:rsid w:val="00601B32"/>
    <w:rsid w:val="00617210"/>
    <w:rsid w:val="006260DC"/>
    <w:rsid w:val="00663E12"/>
    <w:rsid w:val="006A6926"/>
    <w:rsid w:val="00737A60"/>
    <w:rsid w:val="0074059D"/>
    <w:rsid w:val="0075601E"/>
    <w:rsid w:val="00797B88"/>
    <w:rsid w:val="007B5DB6"/>
    <w:rsid w:val="007C5C11"/>
    <w:rsid w:val="007F1620"/>
    <w:rsid w:val="007F50F2"/>
    <w:rsid w:val="008127FA"/>
    <w:rsid w:val="008323D5"/>
    <w:rsid w:val="00894A81"/>
    <w:rsid w:val="008D093D"/>
    <w:rsid w:val="008E1E19"/>
    <w:rsid w:val="00901C42"/>
    <w:rsid w:val="0094252C"/>
    <w:rsid w:val="009506F7"/>
    <w:rsid w:val="0096139A"/>
    <w:rsid w:val="00984FAA"/>
    <w:rsid w:val="009C4296"/>
    <w:rsid w:val="009D45FC"/>
    <w:rsid w:val="00A328AF"/>
    <w:rsid w:val="00A422CA"/>
    <w:rsid w:val="00A536A6"/>
    <w:rsid w:val="00A65869"/>
    <w:rsid w:val="00AC3888"/>
    <w:rsid w:val="00B16217"/>
    <w:rsid w:val="00B17FDB"/>
    <w:rsid w:val="00B51140"/>
    <w:rsid w:val="00B5325D"/>
    <w:rsid w:val="00B53674"/>
    <w:rsid w:val="00BB478E"/>
    <w:rsid w:val="00BD0EB5"/>
    <w:rsid w:val="00BD385A"/>
    <w:rsid w:val="00BD7BE9"/>
    <w:rsid w:val="00BE10D7"/>
    <w:rsid w:val="00C50A39"/>
    <w:rsid w:val="00C87D93"/>
    <w:rsid w:val="00CE115A"/>
    <w:rsid w:val="00CE6AD9"/>
    <w:rsid w:val="00CE7F7E"/>
    <w:rsid w:val="00D30E95"/>
    <w:rsid w:val="00DD29DA"/>
    <w:rsid w:val="00DD6689"/>
    <w:rsid w:val="00E25557"/>
    <w:rsid w:val="00E31DB7"/>
    <w:rsid w:val="00E63F5A"/>
    <w:rsid w:val="00E64028"/>
    <w:rsid w:val="00EC4240"/>
    <w:rsid w:val="00EF64A9"/>
    <w:rsid w:val="00F066B2"/>
    <w:rsid w:val="00F21755"/>
    <w:rsid w:val="00F6414B"/>
    <w:rsid w:val="00F75F93"/>
    <w:rsid w:val="00F831C2"/>
    <w:rsid w:val="00F8343F"/>
    <w:rsid w:val="00F94ABC"/>
    <w:rsid w:val="00FB4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239"/>
    <w:pPr>
      <w:spacing w:after="200" w:line="276" w:lineRule="auto"/>
    </w:pPr>
    <w:rPr>
      <w:rFonts w:cs="Calibri"/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58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2</Pages>
  <Words>1208</Words>
  <Characters>690</Characters>
  <Application>Microsoft Office Outlook</Application>
  <DocSecurity>0</DocSecurity>
  <Lines>0</Lines>
  <Paragraphs>0</Paragraphs>
  <ScaleCrop>false</ScaleCrop>
  <Company>Retired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Главбух</cp:lastModifiedBy>
  <cp:revision>37</cp:revision>
  <cp:lastPrinted>2016-01-04T10:04:00Z</cp:lastPrinted>
  <dcterms:created xsi:type="dcterms:W3CDTF">2014-11-06T10:30:00Z</dcterms:created>
  <dcterms:modified xsi:type="dcterms:W3CDTF">2016-12-10T08:03:00Z</dcterms:modified>
</cp:coreProperties>
</file>